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DBC" w:rsidRDefault="00883DBC" w:rsidP="00367017">
      <w:pPr>
        <w:jc w:val="center"/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883DBC" w:rsidRPr="000252D7" w:rsidRDefault="00883DBC" w:rsidP="00367017">
      <w:pPr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0252D7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Listening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4"/>
        <w:gridCol w:w="3087"/>
        <w:gridCol w:w="899"/>
        <w:gridCol w:w="4783"/>
      </w:tblGrid>
      <w:tr w:rsidR="00883DBC" w:rsidRPr="002A7B36" w:rsidTr="00BA446E">
        <w:tc>
          <w:tcPr>
            <w:tcW w:w="4171" w:type="dxa"/>
            <w:gridSpan w:val="2"/>
          </w:tcPr>
          <w:p w:rsidR="00883DBC" w:rsidRPr="008D254F" w:rsidRDefault="00883DBC" w:rsidP="00AE2069">
            <w:pPr>
              <w:tabs>
                <w:tab w:val="left" w:pos="57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5682" w:type="dxa"/>
            <w:gridSpan w:val="2"/>
          </w:tcPr>
          <w:p w:rsidR="00883DBC" w:rsidRPr="008D254F" w:rsidRDefault="00883DBC" w:rsidP="00AE2069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883DBC" w:rsidRPr="008D254F" w:rsidTr="00AE2069">
        <w:tc>
          <w:tcPr>
            <w:tcW w:w="1084" w:type="dxa"/>
          </w:tcPr>
          <w:p w:rsidR="00883DBC" w:rsidRPr="008D254F" w:rsidRDefault="00883DBC" w:rsidP="002A7B36">
            <w:pPr>
              <w:tabs>
                <w:tab w:val="left" w:pos="57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087" w:type="dxa"/>
          </w:tcPr>
          <w:p w:rsidR="00883DBC" w:rsidRPr="00102102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9" w:type="dxa"/>
          </w:tcPr>
          <w:p w:rsidR="00883DBC" w:rsidRPr="00AE2069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4783" w:type="dxa"/>
          </w:tcPr>
          <w:p w:rsidR="00883DBC" w:rsidRPr="00102102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DBC" w:rsidRPr="008D254F" w:rsidTr="00AE2069">
        <w:tc>
          <w:tcPr>
            <w:tcW w:w="1084" w:type="dxa"/>
          </w:tcPr>
          <w:p w:rsidR="00883DBC" w:rsidRPr="008D254F" w:rsidRDefault="00883DBC" w:rsidP="002A7B36">
            <w:pPr>
              <w:tabs>
                <w:tab w:val="left" w:pos="6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087" w:type="dxa"/>
          </w:tcPr>
          <w:p w:rsidR="00883DBC" w:rsidRPr="00102102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9" w:type="dxa"/>
          </w:tcPr>
          <w:p w:rsidR="00883DBC" w:rsidRPr="00AE2069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4783" w:type="dxa"/>
          </w:tcPr>
          <w:p w:rsidR="00883DBC" w:rsidRPr="00102102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DBC" w:rsidRPr="008D254F" w:rsidTr="00AE2069">
        <w:tc>
          <w:tcPr>
            <w:tcW w:w="1084" w:type="dxa"/>
          </w:tcPr>
          <w:p w:rsidR="00883DBC" w:rsidRPr="008D254F" w:rsidRDefault="00883DBC" w:rsidP="002A7B36">
            <w:pPr>
              <w:tabs>
                <w:tab w:val="left" w:pos="63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087" w:type="dxa"/>
          </w:tcPr>
          <w:p w:rsidR="00883DBC" w:rsidRPr="00102102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9" w:type="dxa"/>
          </w:tcPr>
          <w:p w:rsidR="00883DBC" w:rsidRPr="00AE2069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4783" w:type="dxa"/>
          </w:tcPr>
          <w:p w:rsidR="00883DBC" w:rsidRPr="00102102" w:rsidRDefault="00883DBC" w:rsidP="00AE2069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DBC" w:rsidRPr="008D254F" w:rsidTr="00AE2069">
        <w:tc>
          <w:tcPr>
            <w:tcW w:w="1084" w:type="dxa"/>
          </w:tcPr>
          <w:p w:rsidR="00883DBC" w:rsidRPr="008D254F" w:rsidRDefault="00883DBC" w:rsidP="002A7B36">
            <w:pPr>
              <w:tabs>
                <w:tab w:val="left" w:pos="68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087" w:type="dxa"/>
          </w:tcPr>
          <w:p w:rsidR="00883DBC" w:rsidRPr="00102102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9" w:type="dxa"/>
          </w:tcPr>
          <w:p w:rsidR="00883DBC" w:rsidRPr="00AE2069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4783" w:type="dxa"/>
          </w:tcPr>
          <w:p w:rsidR="00883DBC" w:rsidRPr="00102102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DBC" w:rsidRPr="008D254F" w:rsidTr="00AE2069">
        <w:tc>
          <w:tcPr>
            <w:tcW w:w="1084" w:type="dxa"/>
          </w:tcPr>
          <w:p w:rsidR="00883DBC" w:rsidRPr="002A7B36" w:rsidRDefault="00883DBC" w:rsidP="004315B4">
            <w:pPr>
              <w:tabs>
                <w:tab w:val="left" w:pos="5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087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4783" w:type="dxa"/>
          </w:tcPr>
          <w:p w:rsidR="00883DBC" w:rsidRPr="00102102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883DBC" w:rsidRDefault="00883DBC" w:rsidP="0047762F">
      <w:pPr>
        <w:tabs>
          <w:tab w:val="left" w:pos="1421"/>
        </w:tabs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883DBC" w:rsidRPr="000252D7" w:rsidRDefault="00883DBC" w:rsidP="0047762F">
      <w:pPr>
        <w:tabs>
          <w:tab w:val="left" w:pos="1421"/>
        </w:tabs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smartTag w:uri="urn:schemas-microsoft-com:office:smarttags" w:element="City">
        <w:smartTag w:uri="urn:schemas-microsoft-com:office:smarttags" w:element="place">
          <w:r w:rsidRPr="000252D7">
            <w:rPr>
              <w:rFonts w:ascii="Times New Roman" w:hAnsi="Times New Roman"/>
              <w:b/>
              <w:sz w:val="28"/>
              <w:szCs w:val="28"/>
              <w:u w:val="single"/>
              <w:lang w:val="en-US"/>
            </w:rPr>
            <w:t>Reading</w:t>
          </w:r>
        </w:smartTag>
      </w:smartTag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701"/>
        <w:gridCol w:w="1701"/>
        <w:gridCol w:w="1701"/>
      </w:tblGrid>
      <w:tr w:rsidR="00883DBC" w:rsidRPr="002A7B36" w:rsidTr="0095652C">
        <w:tc>
          <w:tcPr>
            <w:tcW w:w="3227" w:type="dxa"/>
            <w:gridSpan w:val="2"/>
          </w:tcPr>
          <w:p w:rsidR="00883DBC" w:rsidRPr="008D254F" w:rsidRDefault="00883DBC" w:rsidP="003E7E27">
            <w:pPr>
              <w:tabs>
                <w:tab w:val="center" w:pos="655"/>
                <w:tab w:val="left" w:pos="1055"/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3402" w:type="dxa"/>
            <w:gridSpan w:val="2"/>
          </w:tcPr>
          <w:p w:rsidR="00883DBC" w:rsidRPr="008D254F" w:rsidRDefault="00883DBC" w:rsidP="003E7E27">
            <w:pPr>
              <w:tabs>
                <w:tab w:val="center" w:pos="655"/>
                <w:tab w:val="left" w:pos="1055"/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883DBC" w:rsidRPr="002A7B36" w:rsidTr="00D7267B">
        <w:tc>
          <w:tcPr>
            <w:tcW w:w="1526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</w:tcPr>
          <w:p w:rsidR="00883DBC" w:rsidRPr="00102102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</w:tcPr>
          <w:p w:rsidR="00883DBC" w:rsidRPr="00102102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DBC" w:rsidRPr="002A7B36" w:rsidTr="00D7267B">
        <w:tc>
          <w:tcPr>
            <w:tcW w:w="1526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883DBC" w:rsidRPr="00102102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D7267B">
        <w:tc>
          <w:tcPr>
            <w:tcW w:w="1526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:rsidR="00883DBC" w:rsidRPr="00102102" w:rsidRDefault="00883DBC" w:rsidP="00102102">
            <w:pPr>
              <w:tabs>
                <w:tab w:val="left" w:pos="10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:rsidR="00883DBC" w:rsidRPr="00102102" w:rsidRDefault="00883DBC" w:rsidP="00102102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DBC" w:rsidRPr="002A7B36" w:rsidTr="00D7267B">
        <w:tc>
          <w:tcPr>
            <w:tcW w:w="1526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883DBC" w:rsidRPr="00102102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DBC" w:rsidRPr="002A7B36" w:rsidTr="00D7267B">
        <w:tc>
          <w:tcPr>
            <w:tcW w:w="1526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D7267B">
        <w:tc>
          <w:tcPr>
            <w:tcW w:w="1526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883DBC" w:rsidRPr="00102102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D7267B">
        <w:tc>
          <w:tcPr>
            <w:tcW w:w="1526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</w:tcPr>
          <w:p w:rsidR="00883DBC" w:rsidRPr="00102102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DBC" w:rsidRPr="002A7B36" w:rsidTr="00D7267B">
        <w:tc>
          <w:tcPr>
            <w:tcW w:w="1526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701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D7267B">
        <w:tc>
          <w:tcPr>
            <w:tcW w:w="1526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883DBC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</w:tcPr>
          <w:p w:rsidR="00883DBC" w:rsidRPr="008D254F" w:rsidRDefault="00883DBC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83DBC" w:rsidRDefault="00883DBC" w:rsidP="0047762F">
      <w:pPr>
        <w:tabs>
          <w:tab w:val="left" w:pos="1421"/>
        </w:tabs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83DBC" w:rsidRPr="000252D7" w:rsidRDefault="00883DBC" w:rsidP="0047762F">
      <w:pPr>
        <w:tabs>
          <w:tab w:val="left" w:pos="1421"/>
        </w:tabs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0252D7">
        <w:rPr>
          <w:rFonts w:ascii="Times New Roman" w:hAnsi="Times New Roman"/>
          <w:b/>
          <w:sz w:val="28"/>
          <w:szCs w:val="28"/>
          <w:u w:val="single"/>
          <w:lang w:val="en-US"/>
        </w:rPr>
        <w:t>Use of English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7"/>
        <w:gridCol w:w="2858"/>
        <w:gridCol w:w="1735"/>
        <w:gridCol w:w="3933"/>
      </w:tblGrid>
      <w:tr w:rsidR="00883DBC" w:rsidRPr="002A7B36" w:rsidTr="00267C68">
        <w:tc>
          <w:tcPr>
            <w:tcW w:w="4185" w:type="dxa"/>
            <w:gridSpan w:val="2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5668" w:type="dxa"/>
            <w:gridSpan w:val="2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883DBC" w:rsidRPr="002A7B36" w:rsidTr="0056767C">
        <w:tc>
          <w:tcPr>
            <w:tcW w:w="1327" w:type="dxa"/>
          </w:tcPr>
          <w:p w:rsidR="00883DBC" w:rsidRPr="008D254F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858" w:type="dxa"/>
          </w:tcPr>
          <w:p w:rsidR="00883DBC" w:rsidRPr="00102102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933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Pr="008D254F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858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933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Pr="008D254F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858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933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Pr="008D254F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858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933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Pr="008D254F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858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933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Pr="008D254F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858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933" w:type="dxa"/>
          </w:tcPr>
          <w:p w:rsidR="00883DBC" w:rsidRPr="002A7B36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Pr="008D254F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858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933" w:type="dxa"/>
          </w:tcPr>
          <w:p w:rsidR="00883DBC" w:rsidRPr="002A7B36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933" w:type="dxa"/>
          </w:tcPr>
          <w:p w:rsidR="00883DBC" w:rsidRPr="002A7B36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933" w:type="dxa"/>
          </w:tcPr>
          <w:p w:rsidR="00883DBC" w:rsidRPr="002A7B36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933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933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933" w:type="dxa"/>
          </w:tcPr>
          <w:p w:rsidR="00883DBC" w:rsidRPr="002A7B36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933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Default="00883DBC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3933" w:type="dxa"/>
          </w:tcPr>
          <w:p w:rsidR="00883DBC" w:rsidRPr="002A7B36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2A7B36" w:rsidTr="0056767C">
        <w:tc>
          <w:tcPr>
            <w:tcW w:w="1327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3933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3933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3933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3933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3933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3E7E27" w:rsidTr="0056767C">
        <w:tc>
          <w:tcPr>
            <w:tcW w:w="1327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3933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983D23" w:rsidTr="0056767C">
        <w:tc>
          <w:tcPr>
            <w:tcW w:w="1327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3933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883DBC" w:rsidRDefault="00883DBC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3933" w:type="dxa"/>
          </w:tcPr>
          <w:p w:rsidR="00883DBC" w:rsidRPr="002A7B36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D01F18">
        <w:trPr>
          <w:trHeight w:val="273"/>
        </w:trPr>
        <w:tc>
          <w:tcPr>
            <w:tcW w:w="4185" w:type="dxa"/>
            <w:gridSpan w:val="2"/>
          </w:tcPr>
          <w:p w:rsidR="00883DBC" w:rsidRPr="008D254F" w:rsidRDefault="00883DBC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3</w:t>
            </w:r>
          </w:p>
        </w:tc>
        <w:tc>
          <w:tcPr>
            <w:tcW w:w="5668" w:type="dxa"/>
            <w:gridSpan w:val="2"/>
          </w:tcPr>
          <w:p w:rsidR="00883DBC" w:rsidRPr="008D254F" w:rsidRDefault="00883DBC" w:rsidP="008D254F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4</w:t>
            </w: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83DBC" w:rsidRPr="00A111B6" w:rsidTr="0056767C">
        <w:tc>
          <w:tcPr>
            <w:tcW w:w="1327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858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883DBC" w:rsidRPr="008D254F" w:rsidRDefault="00883DBC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933" w:type="dxa"/>
          </w:tcPr>
          <w:p w:rsidR="00883DBC" w:rsidRDefault="00883DBC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83DBC" w:rsidRDefault="00883DBC">
      <w:pPr>
        <w:rPr>
          <w:rFonts w:ascii="Times New Roman" w:hAnsi="Times New Roman"/>
          <w:sz w:val="28"/>
          <w:szCs w:val="28"/>
          <w:lang w:val="en-US"/>
        </w:rPr>
      </w:pPr>
    </w:p>
    <w:p w:rsidR="00883DBC" w:rsidRPr="00EF1230" w:rsidRDefault="00883DBC" w:rsidP="00EF1230">
      <w:pPr>
        <w:tabs>
          <w:tab w:val="left" w:pos="1421"/>
        </w:tabs>
        <w:jc w:val="center"/>
        <w:rPr>
          <w:b/>
          <w:bCs/>
          <w:iCs/>
          <w:sz w:val="28"/>
          <w:szCs w:val="28"/>
          <w:lang w:val="en-US"/>
        </w:rPr>
      </w:pPr>
      <w:r w:rsidRPr="00540FED">
        <w:rPr>
          <w:rFonts w:ascii="Times New Roman" w:hAnsi="Times New Roman"/>
          <w:b/>
          <w:bCs/>
          <w:sz w:val="28"/>
          <w:szCs w:val="28"/>
          <w:lang w:val="en-US"/>
        </w:rPr>
        <w:t>Writing</w:t>
      </w:r>
      <w:r w:rsidRPr="00540FED">
        <w:rPr>
          <w:rFonts w:ascii="Times New Roman" w:hAnsi="Times New Roman"/>
          <w:b/>
          <w:bCs/>
          <w:iCs/>
          <w:sz w:val="28"/>
          <w:szCs w:val="28"/>
          <w:lang w:val="en-US"/>
        </w:rPr>
        <w:t>: Write 1</w:t>
      </w:r>
      <w:r w:rsidRPr="00540FED">
        <w:rPr>
          <w:rFonts w:ascii="Times New Roman" w:hAnsi="Times New Roman"/>
          <w:b/>
          <w:bCs/>
          <w:iCs/>
          <w:sz w:val="28"/>
          <w:szCs w:val="28"/>
        </w:rPr>
        <w:t>2</w:t>
      </w:r>
      <w:r w:rsidRPr="00540FED">
        <w:rPr>
          <w:rFonts w:ascii="Times New Roman" w:hAnsi="Times New Roman"/>
          <w:b/>
          <w:bCs/>
          <w:iCs/>
          <w:sz w:val="28"/>
          <w:szCs w:val="28"/>
          <w:lang w:val="en-US"/>
        </w:rPr>
        <w:t>0 -1</w:t>
      </w:r>
      <w:r w:rsidRPr="00540FED">
        <w:rPr>
          <w:rFonts w:ascii="Times New Roman" w:hAnsi="Times New Roman"/>
          <w:b/>
          <w:bCs/>
          <w:iCs/>
          <w:sz w:val="28"/>
          <w:szCs w:val="28"/>
        </w:rPr>
        <w:t>5</w:t>
      </w:r>
      <w:r w:rsidRPr="00540FED">
        <w:rPr>
          <w:rFonts w:ascii="Times New Roman" w:hAnsi="Times New Roman"/>
          <w:b/>
          <w:bCs/>
          <w:iCs/>
          <w:sz w:val="28"/>
          <w:szCs w:val="28"/>
          <w:lang w:val="en-US"/>
        </w:rPr>
        <w:t>0</w:t>
      </w:r>
      <w:r w:rsidRPr="00540FED">
        <w:rPr>
          <w:rFonts w:ascii="Times New Roman" w:hAnsi="Times New Roman"/>
          <w:b/>
          <w:bCs/>
          <w:iCs/>
          <w:sz w:val="28"/>
          <w:szCs w:val="28"/>
        </w:rPr>
        <w:t xml:space="preserve"> words</w:t>
      </w:r>
      <w:r w:rsidRPr="00EF1230">
        <w:rPr>
          <w:b/>
          <w:bCs/>
          <w:iCs/>
          <w:sz w:val="28"/>
          <w:szCs w:val="28"/>
          <w:lang w:val="en-US"/>
        </w:rPr>
        <w:t>.</w:t>
      </w:r>
    </w:p>
    <w:p w:rsidR="00883DBC" w:rsidRPr="007B5B75" w:rsidRDefault="00883DBC" w:rsidP="00EF1230">
      <w:pPr>
        <w:tabs>
          <w:tab w:val="left" w:pos="1421"/>
        </w:tabs>
        <w:jc w:val="center"/>
        <w:rPr>
          <w:sz w:val="28"/>
          <w:szCs w:val="28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4"/>
      </w:tblGrid>
      <w:tr w:rsidR="00883DBC" w:rsidRPr="007B5B75" w:rsidTr="00DE3DF6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rPr>
          <w:trHeight w:val="377"/>
        </w:trPr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883DBC" w:rsidRPr="007B5B75" w:rsidTr="00DE3D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83DBC" w:rsidRPr="007B5B75" w:rsidRDefault="00883DBC" w:rsidP="00DE3DF6">
            <w:pPr>
              <w:tabs>
                <w:tab w:val="left" w:pos="1421"/>
              </w:tabs>
              <w:rPr>
                <w:bCs/>
                <w:sz w:val="28"/>
                <w:szCs w:val="28"/>
                <w:u w:val="single"/>
                <w:lang w:val="en-US"/>
              </w:rPr>
            </w:pPr>
          </w:p>
        </w:tc>
      </w:tr>
    </w:tbl>
    <w:p w:rsidR="00883DBC" w:rsidRPr="00EF1230" w:rsidRDefault="00883DBC" w:rsidP="00EF1230">
      <w:pPr>
        <w:spacing w:line="360" w:lineRule="auto"/>
        <w:rPr>
          <w:sz w:val="28"/>
          <w:szCs w:val="28"/>
          <w:lang w:val="en-US"/>
        </w:rPr>
      </w:pPr>
    </w:p>
    <w:p w:rsidR="00883DBC" w:rsidRPr="00005FCA" w:rsidRDefault="00883DBC" w:rsidP="00005FCA">
      <w:pPr>
        <w:tabs>
          <w:tab w:val="left" w:pos="209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</w:p>
    <w:sectPr w:rsidR="00883DBC" w:rsidRPr="00005FCA" w:rsidSect="00EF1230">
      <w:headerReference w:type="default" r:id="rId6"/>
      <w:pgSz w:w="11906" w:h="16838"/>
      <w:pgMar w:top="1134" w:right="851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DBC" w:rsidRDefault="00883DBC">
      <w:r>
        <w:separator/>
      </w:r>
    </w:p>
  </w:endnote>
  <w:endnote w:type="continuationSeparator" w:id="0">
    <w:p w:rsidR="00883DBC" w:rsidRDefault="0088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DBC" w:rsidRDefault="00883DBC">
      <w:r>
        <w:separator/>
      </w:r>
    </w:p>
  </w:footnote>
  <w:footnote w:type="continuationSeparator" w:id="0">
    <w:p w:rsidR="00883DBC" w:rsidRDefault="00883D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BC" w:rsidRPr="00A34370" w:rsidRDefault="00883DBC" w:rsidP="00A34370">
    <w:pPr>
      <w:spacing w:after="0" w:line="240" w:lineRule="auto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Областн</w:t>
    </w:r>
    <w:r w:rsidRPr="00A34370">
      <w:rPr>
        <w:rFonts w:ascii="Times New Roman" w:hAnsi="Times New Roman"/>
        <w:b/>
        <w:sz w:val="24"/>
      </w:rPr>
      <w:t>ая олимпиада школ</w:t>
    </w:r>
    <w:r>
      <w:rPr>
        <w:rFonts w:ascii="Times New Roman" w:hAnsi="Times New Roman"/>
        <w:b/>
        <w:sz w:val="24"/>
      </w:rPr>
      <w:t>ьников по английскому языку 201</w:t>
    </w:r>
    <w:r w:rsidRPr="00EF1230">
      <w:rPr>
        <w:rFonts w:ascii="Times New Roman" w:hAnsi="Times New Roman"/>
        <w:b/>
        <w:sz w:val="24"/>
      </w:rPr>
      <w:t>6</w:t>
    </w:r>
    <w:r>
      <w:rPr>
        <w:rFonts w:ascii="Times New Roman" w:hAnsi="Times New Roman"/>
        <w:b/>
        <w:sz w:val="24"/>
      </w:rPr>
      <w:t>-201</w:t>
    </w:r>
    <w:r w:rsidRPr="00EF1230">
      <w:rPr>
        <w:rFonts w:ascii="Times New Roman" w:hAnsi="Times New Roman"/>
        <w:b/>
        <w:sz w:val="24"/>
      </w:rPr>
      <w:t>7</w:t>
    </w:r>
    <w:r w:rsidRPr="00A34370">
      <w:rPr>
        <w:rFonts w:ascii="Times New Roman" w:hAnsi="Times New Roman"/>
        <w:b/>
        <w:sz w:val="24"/>
      </w:rPr>
      <w:t xml:space="preserve"> гг.</w:t>
    </w:r>
  </w:p>
  <w:p w:rsidR="00883DBC" w:rsidRPr="00A34370" w:rsidRDefault="00883DBC" w:rsidP="00A34370">
    <w:pPr>
      <w:spacing w:after="0" w:line="240" w:lineRule="auto"/>
      <w:jc w:val="center"/>
      <w:rPr>
        <w:rFonts w:ascii="Times New Roman" w:hAnsi="Times New Roman"/>
        <w:b/>
        <w:sz w:val="24"/>
        <w:lang w:val="en-US"/>
      </w:rPr>
    </w:pPr>
    <w:r>
      <w:rPr>
        <w:rFonts w:ascii="Times New Roman" w:hAnsi="Times New Roman"/>
        <w:b/>
        <w:sz w:val="24"/>
      </w:rPr>
      <w:t>Регионал</w:t>
    </w:r>
    <w:r w:rsidRPr="00A34370">
      <w:rPr>
        <w:rFonts w:ascii="Times New Roman" w:hAnsi="Times New Roman"/>
        <w:b/>
        <w:sz w:val="24"/>
      </w:rPr>
      <w:t xml:space="preserve">ьный этап </w:t>
    </w:r>
    <w:r w:rsidRPr="00A34370">
      <w:rPr>
        <w:rFonts w:ascii="Times New Roman" w:hAnsi="Times New Roman"/>
        <w:b/>
        <w:sz w:val="24"/>
        <w:lang w:val="en-US"/>
      </w:rPr>
      <w:t>7</w:t>
    </w:r>
    <w:r w:rsidRPr="00A34370">
      <w:rPr>
        <w:rFonts w:ascii="Times New Roman" w:hAnsi="Times New Roman"/>
        <w:b/>
        <w:sz w:val="24"/>
      </w:rPr>
      <w:t>-</w:t>
    </w:r>
    <w:r w:rsidRPr="00A34370">
      <w:rPr>
        <w:rFonts w:ascii="Times New Roman" w:hAnsi="Times New Roman"/>
        <w:b/>
        <w:sz w:val="24"/>
        <w:lang w:val="en-US"/>
      </w:rPr>
      <w:t>8</w:t>
    </w:r>
    <w:r w:rsidRPr="00A34370">
      <w:rPr>
        <w:rFonts w:ascii="Times New Roman" w:hAnsi="Times New Roman"/>
        <w:b/>
        <w:sz w:val="24"/>
      </w:rPr>
      <w:t xml:space="preserve">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B29"/>
    <w:rsid w:val="00005FCA"/>
    <w:rsid w:val="000252D7"/>
    <w:rsid w:val="00065445"/>
    <w:rsid w:val="000B44E7"/>
    <w:rsid w:val="00102102"/>
    <w:rsid w:val="0015731D"/>
    <w:rsid w:val="0017693B"/>
    <w:rsid w:val="001A09C7"/>
    <w:rsid w:val="001D63C8"/>
    <w:rsid w:val="002500A1"/>
    <w:rsid w:val="00267C68"/>
    <w:rsid w:val="002A7B36"/>
    <w:rsid w:val="002B1799"/>
    <w:rsid w:val="002F74CA"/>
    <w:rsid w:val="00367017"/>
    <w:rsid w:val="003725BE"/>
    <w:rsid w:val="003D7979"/>
    <w:rsid w:val="003E7E27"/>
    <w:rsid w:val="00426FF9"/>
    <w:rsid w:val="004315B4"/>
    <w:rsid w:val="0047588F"/>
    <w:rsid w:val="0047762F"/>
    <w:rsid w:val="00486B5A"/>
    <w:rsid w:val="004A3703"/>
    <w:rsid w:val="004B4887"/>
    <w:rsid w:val="004E71F0"/>
    <w:rsid w:val="00504E7F"/>
    <w:rsid w:val="00540FED"/>
    <w:rsid w:val="0055763C"/>
    <w:rsid w:val="00557A00"/>
    <w:rsid w:val="00565097"/>
    <w:rsid w:val="0056767C"/>
    <w:rsid w:val="0058403A"/>
    <w:rsid w:val="005D1270"/>
    <w:rsid w:val="0060255E"/>
    <w:rsid w:val="006C1771"/>
    <w:rsid w:val="007A4D47"/>
    <w:rsid w:val="007B5B75"/>
    <w:rsid w:val="00883DBC"/>
    <w:rsid w:val="008D254F"/>
    <w:rsid w:val="008E551D"/>
    <w:rsid w:val="0095652C"/>
    <w:rsid w:val="00977DFC"/>
    <w:rsid w:val="00983D23"/>
    <w:rsid w:val="009A7C94"/>
    <w:rsid w:val="00A111B6"/>
    <w:rsid w:val="00A201AF"/>
    <w:rsid w:val="00A27D23"/>
    <w:rsid w:val="00A3094E"/>
    <w:rsid w:val="00A34370"/>
    <w:rsid w:val="00AC278E"/>
    <w:rsid w:val="00AE2069"/>
    <w:rsid w:val="00B02678"/>
    <w:rsid w:val="00B51B32"/>
    <w:rsid w:val="00B72CDE"/>
    <w:rsid w:val="00BA0BF7"/>
    <w:rsid w:val="00BA40FC"/>
    <w:rsid w:val="00BA446E"/>
    <w:rsid w:val="00C20D5D"/>
    <w:rsid w:val="00D01F18"/>
    <w:rsid w:val="00D64C2C"/>
    <w:rsid w:val="00D65F52"/>
    <w:rsid w:val="00D7267B"/>
    <w:rsid w:val="00DE3DF6"/>
    <w:rsid w:val="00E1157B"/>
    <w:rsid w:val="00E541AA"/>
    <w:rsid w:val="00E5770A"/>
    <w:rsid w:val="00E71A5F"/>
    <w:rsid w:val="00E75CB7"/>
    <w:rsid w:val="00EF1230"/>
    <w:rsid w:val="00F21FDE"/>
    <w:rsid w:val="00FD0FBB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6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776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7762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762F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A3437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4887"/>
    <w:rPr>
      <w:lang w:eastAsia="en-US"/>
    </w:rPr>
  </w:style>
  <w:style w:type="paragraph" w:styleId="Footer">
    <w:name w:val="footer"/>
    <w:basedOn w:val="Normal"/>
    <w:link w:val="FooterChar"/>
    <w:uiPriority w:val="99"/>
    <w:rsid w:val="00A3437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488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22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3</Pages>
  <Words>77</Words>
  <Characters>442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Пользователь</cp:lastModifiedBy>
  <cp:revision>20</cp:revision>
  <dcterms:created xsi:type="dcterms:W3CDTF">2015-11-03T05:48:00Z</dcterms:created>
  <dcterms:modified xsi:type="dcterms:W3CDTF">2017-03-14T16:09:00Z</dcterms:modified>
</cp:coreProperties>
</file>